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89350" w14:textId="77777777" w:rsidR="00F70C6E" w:rsidRDefault="00F70C6E" w:rsidP="00F70C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CLORELY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7408356F" w14:textId="77777777" w:rsidR="00F70C6E" w:rsidRDefault="00F70C6E" w:rsidP="00F70C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Shropshire.</w:t>
      </w:r>
    </w:p>
    <w:p w14:paraId="79F6C733" w14:textId="77777777" w:rsidR="00F70C6E" w:rsidRDefault="00F70C6E" w:rsidP="00F70C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44F4AE" w14:textId="77777777" w:rsidR="00F70C6E" w:rsidRDefault="00F70C6E" w:rsidP="00F70C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6B6224" w14:textId="77777777" w:rsidR="00F70C6E" w:rsidRDefault="00F70C6E" w:rsidP="00F70C6E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Shropshire the tax of a fifteenth and a tenth granted to the King at the last Parliament.</w:t>
      </w:r>
    </w:p>
    <w:p w14:paraId="05A1025B" w14:textId="77777777" w:rsidR="00F70C6E" w:rsidRDefault="00F70C6E" w:rsidP="00F70C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p.189)</w:t>
      </w:r>
    </w:p>
    <w:p w14:paraId="0CE41987" w14:textId="77777777" w:rsidR="00F70C6E" w:rsidRDefault="00F70C6E" w:rsidP="00F70C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B419ED" w14:textId="77777777" w:rsidR="00F70C6E" w:rsidRDefault="00F70C6E" w:rsidP="00F70C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535053" w14:textId="77777777" w:rsidR="00F70C6E" w:rsidRDefault="00F70C6E" w:rsidP="00F70C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 2021</w:t>
      </w:r>
    </w:p>
    <w:p w14:paraId="3890FD9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DAE71" w14:textId="77777777" w:rsidR="00F70C6E" w:rsidRDefault="00F70C6E" w:rsidP="009139A6">
      <w:r>
        <w:separator/>
      </w:r>
    </w:p>
  </w:endnote>
  <w:endnote w:type="continuationSeparator" w:id="0">
    <w:p w14:paraId="58F210AB" w14:textId="77777777" w:rsidR="00F70C6E" w:rsidRDefault="00F70C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E4C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F04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B79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D1253" w14:textId="77777777" w:rsidR="00F70C6E" w:rsidRDefault="00F70C6E" w:rsidP="009139A6">
      <w:r>
        <w:separator/>
      </w:r>
    </w:p>
  </w:footnote>
  <w:footnote w:type="continuationSeparator" w:id="0">
    <w:p w14:paraId="73DB085E" w14:textId="77777777" w:rsidR="00F70C6E" w:rsidRDefault="00F70C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17D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910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5B0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C6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7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63713"/>
  <w15:chartTrackingRefBased/>
  <w15:docId w15:val="{762695AC-FA94-4DB0-A51E-47F8777C5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2021-06-04T10:28:00Z</dcterms:created>
  <dcterms:modified xsi:type="dcterms:W3CDTF">2021-06-04T10:29:00Z</dcterms:modified>
</cp:coreProperties>
</file>